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2D8D5" w14:textId="2B431EC1" w:rsidR="005F460E" w:rsidRDefault="005F46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WARNER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d.ca.1429)</w:t>
      </w:r>
    </w:p>
    <w:p w14:paraId="1160B93E" w14:textId="77777777" w:rsidR="005F460E" w:rsidRDefault="005F460E" w:rsidP="009139A6">
      <w:pPr>
        <w:pStyle w:val="NoSpacing"/>
        <w:rPr>
          <w:rFonts w:cs="Times New Roman"/>
          <w:szCs w:val="24"/>
        </w:rPr>
      </w:pPr>
    </w:p>
    <w:p w14:paraId="497841DB" w14:textId="77777777" w:rsidR="005F460E" w:rsidRDefault="005F460E" w:rsidP="009139A6">
      <w:pPr>
        <w:pStyle w:val="NoSpacing"/>
        <w:rPr>
          <w:rFonts w:cs="Times New Roman"/>
          <w:szCs w:val="24"/>
        </w:rPr>
      </w:pPr>
    </w:p>
    <w:p w14:paraId="3646FC34" w14:textId="04494E8C" w:rsidR="005F460E" w:rsidRDefault="005F46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May1429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Cambridgeshire.</w:t>
      </w:r>
    </w:p>
    <w:p w14:paraId="23B2EFE6" w14:textId="4EB292D2" w:rsidR="005F460E" w:rsidRDefault="005F46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p.237)</w:t>
      </w:r>
    </w:p>
    <w:p w14:paraId="1B1FBDA1" w14:textId="77777777" w:rsidR="005F460E" w:rsidRDefault="005F460E" w:rsidP="009139A6">
      <w:pPr>
        <w:pStyle w:val="NoSpacing"/>
        <w:rPr>
          <w:rFonts w:cs="Times New Roman"/>
          <w:szCs w:val="24"/>
        </w:rPr>
      </w:pPr>
    </w:p>
    <w:p w14:paraId="2FBCFA59" w14:textId="77777777" w:rsidR="005F460E" w:rsidRDefault="005F460E" w:rsidP="009139A6">
      <w:pPr>
        <w:pStyle w:val="NoSpacing"/>
        <w:rPr>
          <w:rFonts w:cs="Times New Roman"/>
          <w:szCs w:val="24"/>
        </w:rPr>
      </w:pPr>
    </w:p>
    <w:p w14:paraId="5A0E41A9" w14:textId="5665300C" w:rsidR="005F460E" w:rsidRPr="005F460E" w:rsidRDefault="005F46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April 2024</w:t>
      </w:r>
    </w:p>
    <w:sectPr w:rsidR="005F460E" w:rsidRPr="005F46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F4EDF" w14:textId="77777777" w:rsidR="005F460E" w:rsidRDefault="005F460E" w:rsidP="009139A6">
      <w:r>
        <w:separator/>
      </w:r>
    </w:p>
  </w:endnote>
  <w:endnote w:type="continuationSeparator" w:id="0">
    <w:p w14:paraId="00F33A2E" w14:textId="77777777" w:rsidR="005F460E" w:rsidRDefault="005F46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78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337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DA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BCD8F" w14:textId="77777777" w:rsidR="005F460E" w:rsidRDefault="005F460E" w:rsidP="009139A6">
      <w:r>
        <w:separator/>
      </w:r>
    </w:p>
  </w:footnote>
  <w:footnote w:type="continuationSeparator" w:id="0">
    <w:p w14:paraId="1A22E08F" w14:textId="77777777" w:rsidR="005F460E" w:rsidRDefault="005F46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AE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D6E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A5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0E"/>
    <w:rsid w:val="000666E0"/>
    <w:rsid w:val="0021650B"/>
    <w:rsid w:val="002510B7"/>
    <w:rsid w:val="00270799"/>
    <w:rsid w:val="005C130B"/>
    <w:rsid w:val="005F460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4BC22"/>
  <w15:chartTrackingRefBased/>
  <w15:docId w15:val="{57791947-1F07-4D87-85BE-88EA72A40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2024-04-17T20:15:00Z</dcterms:created>
  <dcterms:modified xsi:type="dcterms:W3CDTF">2024-04-17T20:27:00Z</dcterms:modified>
</cp:coreProperties>
</file>